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B2AA5" w14:textId="77777777" w:rsidR="00BC2A7C" w:rsidRDefault="00BC2A7C" w:rsidP="00BC2A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THREPELAND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627FDD32" w14:textId="77777777" w:rsidR="00BC2A7C" w:rsidRDefault="00BC2A7C" w:rsidP="00BC2A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55BE86" w14:textId="77777777" w:rsidR="00BC2A7C" w:rsidRDefault="00BC2A7C" w:rsidP="00BC2A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7B0215" w14:textId="77777777" w:rsidR="00BC2A7C" w:rsidRDefault="00BC2A7C" w:rsidP="00BC2A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Brygge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appointed Searchers of ships in the port</w:t>
      </w:r>
    </w:p>
    <w:p w14:paraId="7C0BAC94" w14:textId="77777777" w:rsidR="00BC2A7C" w:rsidRDefault="00BC2A7C" w:rsidP="00BC2A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Hull and in all adjacent ports and places.   (C.F.R.1405-13 p.6)</w:t>
      </w:r>
    </w:p>
    <w:p w14:paraId="66E89882" w14:textId="77777777" w:rsidR="00BC2A7C" w:rsidRDefault="00BC2A7C" w:rsidP="00BC2A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2F9F0D" w14:textId="77777777" w:rsidR="00BC2A7C" w:rsidRDefault="00BC2A7C" w:rsidP="00BC2A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F577D0" w14:textId="77777777" w:rsidR="00BC2A7C" w:rsidRDefault="00BC2A7C" w:rsidP="00BC2A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July 2021</w:t>
      </w:r>
    </w:p>
    <w:p w14:paraId="72A7C91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CC0A8" w14:textId="77777777" w:rsidR="00BC2A7C" w:rsidRDefault="00BC2A7C" w:rsidP="009139A6">
      <w:r>
        <w:separator/>
      </w:r>
    </w:p>
  </w:endnote>
  <w:endnote w:type="continuationSeparator" w:id="0">
    <w:p w14:paraId="4674BEDC" w14:textId="77777777" w:rsidR="00BC2A7C" w:rsidRDefault="00BC2A7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AAE6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BDDE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5B1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A04FE" w14:textId="77777777" w:rsidR="00BC2A7C" w:rsidRDefault="00BC2A7C" w:rsidP="009139A6">
      <w:r>
        <w:separator/>
      </w:r>
    </w:p>
  </w:footnote>
  <w:footnote w:type="continuationSeparator" w:id="0">
    <w:p w14:paraId="58C94C11" w14:textId="77777777" w:rsidR="00BC2A7C" w:rsidRDefault="00BC2A7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E76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10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B90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A7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C2A7C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B2829"/>
  <w15:chartTrackingRefBased/>
  <w15:docId w15:val="{67E3ADB8-CEC9-4F56-BAC4-BAE3AFD7C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2021-07-26T10:50:00Z</dcterms:created>
  <dcterms:modified xsi:type="dcterms:W3CDTF">2021-07-26T10:50:00Z</dcterms:modified>
</cp:coreProperties>
</file>